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Theme="minorHAnsi" w:hAnsi="Times New Roman" w:cs="Times New Roman"/>
          <w:color w:val="auto"/>
          <w:sz w:val="24"/>
          <w:szCs w:val="24"/>
        </w:rPr>
        <w:id w:val="-1352641757"/>
        <w:docPartObj>
          <w:docPartGallery w:val="Table of Contents"/>
          <w:docPartUnique/>
        </w:docPartObj>
      </w:sdtPr>
      <w:sdtEndPr/>
      <w:sdtContent>
        <w:p w14:paraId="5E3AB27E" w14:textId="77777777" w:rsidR="000413F9" w:rsidRPr="000413F9" w:rsidRDefault="000413F9" w:rsidP="000413F9">
          <w:pPr>
            <w:pStyle w:val="TOCHeading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413F9">
            <w:rPr>
              <w:rFonts w:ascii="Times New Roman" w:hAnsi="Times New Roman" w:cs="Times New Roman"/>
              <w:color w:val="auto"/>
              <w:sz w:val="24"/>
              <w:szCs w:val="24"/>
            </w:rPr>
            <w:t>TABLE OF CONTENTS</w:t>
          </w:r>
        </w:p>
        <w:p w14:paraId="0CDE6564" w14:textId="77777777" w:rsidR="0049347B" w:rsidRDefault="0049347B" w:rsidP="000413F9">
          <w:pPr>
            <w:jc w:val="right"/>
          </w:pPr>
        </w:p>
        <w:p w14:paraId="4AE46A18" w14:textId="77777777" w:rsidR="000413F9" w:rsidRDefault="000413F9" w:rsidP="000413F9">
          <w:pPr>
            <w:jc w:val="right"/>
          </w:pPr>
          <w:r w:rsidRPr="000413F9">
            <w:t>Page</w:t>
          </w:r>
        </w:p>
        <w:p w14:paraId="37C70079" w14:textId="77777777" w:rsidR="000413F9" w:rsidRDefault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ABSTRACT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E18CC">
            <w:rPr>
              <w:rFonts w:ascii="Times New Roman" w:hAnsi="Times New Roman"/>
              <w:sz w:val="24"/>
              <w:szCs w:val="24"/>
            </w:rPr>
            <w:t>iii</w:t>
          </w:r>
        </w:p>
        <w:p w14:paraId="6869EF0E" w14:textId="6B524A0D" w:rsidR="000413F9" w:rsidRPr="000413F9" w:rsidRDefault="000413F9" w:rsidP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DEDICATION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&lt;R</w:t>
          </w:r>
          <w:r w:rsidR="00E115DE">
            <w:rPr>
              <w:rFonts w:ascii="Times New Roman" w:hAnsi="Times New Roman"/>
              <w:sz w:val="24"/>
              <w:szCs w:val="24"/>
            </w:rPr>
            <w:t>oman numeral page number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4304E8C4" w14:textId="61E5188D" w:rsidR="000413F9" w:rsidRPr="000413F9" w:rsidRDefault="000413F9" w:rsidP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ACKNOWLEDGMENTS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&lt;R</w:t>
          </w:r>
          <w:r w:rsidR="00E115DE">
            <w:rPr>
              <w:rFonts w:ascii="Times New Roman" w:hAnsi="Times New Roman"/>
              <w:sz w:val="24"/>
              <w:szCs w:val="24"/>
            </w:rPr>
            <w:t>oman numeral page number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156D441E" w14:textId="527794D9" w:rsidR="000413F9" w:rsidRPr="000413F9" w:rsidRDefault="000413F9" w:rsidP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LIST OF TABLES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&lt;R</w:t>
          </w:r>
          <w:r w:rsidR="00E115DE">
            <w:rPr>
              <w:rFonts w:ascii="Times New Roman" w:hAnsi="Times New Roman"/>
              <w:sz w:val="24"/>
              <w:szCs w:val="24"/>
            </w:rPr>
            <w:t>oman numeral page number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1BDAEF85" w14:textId="2B83493C" w:rsidR="000413F9" w:rsidRPr="000413F9" w:rsidRDefault="000413F9" w:rsidP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LIST OF FIGURES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&lt;R</w:t>
          </w:r>
          <w:r w:rsidR="00E115DE">
            <w:rPr>
              <w:rFonts w:ascii="Times New Roman" w:hAnsi="Times New Roman"/>
              <w:sz w:val="24"/>
              <w:szCs w:val="24"/>
            </w:rPr>
            <w:t>oman numeral page number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392372C5" w14:textId="77777777" w:rsidR="000413F9" w:rsidRPr="000413F9" w:rsidRDefault="000413F9" w:rsidP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CHAPTER I. </w:t>
          </w:r>
          <w:r w:rsidR="00E115DE">
            <w:rPr>
              <w:rFonts w:ascii="Times New Roman" w:hAnsi="Times New Roman"/>
              <w:sz w:val="24"/>
              <w:szCs w:val="24"/>
            </w:rPr>
            <w:t>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Pr="000413F9">
            <w:rPr>
              <w:rFonts w:ascii="Times New Roman" w:hAnsi="Times New Roman"/>
              <w:sz w:val="24"/>
              <w:szCs w:val="24"/>
            </w:rPr>
            <w:t>1</w:t>
          </w:r>
        </w:p>
        <w:p w14:paraId="1FF6C4E9" w14:textId="6D742E74" w:rsidR="000413F9" w:rsidRDefault="00E115DE">
          <w:pPr>
            <w:pStyle w:val="TOC2"/>
            <w:ind w:left="21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[Level 1 heading]</w:t>
          </w:r>
          <w:r w:rsidR="000413F9"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58ECF436" w14:textId="0005F7E9" w:rsidR="000413F9" w:rsidRDefault="00E115DE" w:rsidP="000413F9">
          <w:pPr>
            <w:pStyle w:val="TOC2"/>
            <w:ind w:left="21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[Level 1 heading]</w:t>
          </w:r>
          <w:r w:rsidR="000413F9"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1561A618" w14:textId="3FF0420D" w:rsidR="00E115DE" w:rsidRDefault="00E115DE" w:rsidP="00E115DE">
          <w:pPr>
            <w:pStyle w:val="TOC3"/>
            <w:ind w:left="44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[Level 2 heading]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5E2D9E77" w14:textId="72827AD2" w:rsidR="000413F9" w:rsidRPr="000413F9" w:rsidRDefault="000413F9">
          <w:pPr>
            <w:pStyle w:val="TOC1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CHAPTER II. </w:t>
          </w:r>
          <w:r w:rsidR="00E115DE">
            <w:rPr>
              <w:rFonts w:ascii="Times New Roman" w:hAnsi="Times New Roman"/>
              <w:sz w:val="24"/>
              <w:szCs w:val="24"/>
            </w:rPr>
            <w:t>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17251A78" w14:textId="54FD2824" w:rsidR="000413F9" w:rsidRPr="000413F9" w:rsidRDefault="00E115DE">
          <w:pPr>
            <w:pStyle w:val="TOC2"/>
            <w:ind w:left="21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[Level 1 heading]</w:t>
          </w:r>
          <w:r w:rsidR="000413F9"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05751BE7" w14:textId="44F44128" w:rsidR="000413F9" w:rsidRDefault="00E115DE">
          <w:pPr>
            <w:pStyle w:val="TOC3"/>
            <w:ind w:left="446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[Level 2 heading</w:t>
          </w:r>
          <w:r w:rsidR="00BA52C0">
            <w:rPr>
              <w:rFonts w:ascii="Times New Roman" w:hAnsi="Times New Roman"/>
              <w:sz w:val="24"/>
              <w:szCs w:val="24"/>
            </w:rPr>
            <w:t>, if using</w:t>
          </w:r>
          <w:r>
            <w:rPr>
              <w:rFonts w:ascii="Times New Roman" w:hAnsi="Times New Roman"/>
              <w:sz w:val="24"/>
              <w:szCs w:val="24"/>
            </w:rPr>
            <w:t>]</w:t>
          </w:r>
          <w:r w:rsidR="000413F9"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7D248335" w14:textId="2DE584A3" w:rsidR="00BA52C0" w:rsidRPr="00BA52C0" w:rsidRDefault="00BA52C0" w:rsidP="00BA52C0">
          <w:pPr>
            <w:pStyle w:val="TOC3"/>
            <w:ind w:left="446"/>
            <w:rPr>
              <w:rFonts w:ascii="Times New Roman" w:hAnsi="Times New Roman"/>
              <w:sz w:val="24"/>
              <w:szCs w:val="24"/>
            </w:rPr>
          </w:pPr>
          <w:r>
            <w:tab/>
          </w:r>
          <w:r>
            <w:rPr>
              <w:rFonts w:ascii="Times New Roman" w:hAnsi="Times New Roman"/>
              <w:sz w:val="24"/>
              <w:szCs w:val="24"/>
            </w:rPr>
            <w:t xml:space="preserve">[Level </w:t>
          </w:r>
          <w:r>
            <w:rPr>
              <w:rFonts w:ascii="Times New Roman" w:hAnsi="Times New Roman"/>
              <w:sz w:val="24"/>
              <w:szCs w:val="24"/>
            </w:rPr>
            <w:t>3</w:t>
          </w:r>
          <w:r>
            <w:rPr>
              <w:rFonts w:ascii="Times New Roman" w:hAnsi="Times New Roman"/>
              <w:sz w:val="24"/>
              <w:szCs w:val="24"/>
            </w:rPr>
            <w:t xml:space="preserve"> heading</w:t>
          </w:r>
          <w:r>
            <w:rPr>
              <w:rFonts w:ascii="Times New Roman" w:hAnsi="Times New Roman"/>
              <w:sz w:val="24"/>
              <w:szCs w:val="24"/>
            </w:rPr>
            <w:t>, if using</w:t>
          </w:r>
          <w:r>
            <w:rPr>
              <w:rFonts w:ascii="Times New Roman" w:hAnsi="Times New Roman"/>
              <w:sz w:val="24"/>
              <w:szCs w:val="24"/>
            </w:rPr>
            <w:t>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4"/>
            </w:rPr>
            <w:t>&lt;#&gt;</w:t>
          </w:r>
        </w:p>
        <w:p w14:paraId="78BC2A22" w14:textId="72A1287E" w:rsidR="000413F9" w:rsidRDefault="000413F9" w:rsidP="000413F9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CHAPTER III. </w:t>
          </w:r>
          <w:r w:rsidR="00E115DE">
            <w:rPr>
              <w:rFonts w:ascii="Times New Roman" w:hAnsi="Times New Roman"/>
              <w:sz w:val="24"/>
              <w:szCs w:val="24"/>
            </w:rPr>
            <w:t>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65A9438D" w14:textId="02072720" w:rsidR="000413F9" w:rsidRDefault="000413F9" w:rsidP="000413F9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CHAPTER IV.</w:t>
          </w:r>
          <w:r w:rsidR="00E115DE">
            <w:rPr>
              <w:rFonts w:ascii="Times New Roman" w:hAnsi="Times New Roman"/>
              <w:sz w:val="24"/>
              <w:szCs w:val="24"/>
            </w:rPr>
            <w:t xml:space="preserve"> 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299152F6" w14:textId="7EE2B951" w:rsidR="000413F9" w:rsidRDefault="000413F9" w:rsidP="000413F9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CHAPTER V. </w:t>
          </w:r>
          <w:r w:rsidR="00E115DE">
            <w:rPr>
              <w:rFonts w:ascii="Times New Roman" w:hAnsi="Times New Roman"/>
              <w:sz w:val="24"/>
              <w:szCs w:val="24"/>
            </w:rPr>
            <w:t>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47287FEF" w14:textId="39FF53FE" w:rsidR="000413F9" w:rsidRDefault="000413F9" w:rsidP="000413F9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 xml:space="preserve">CHAPTER VI. </w:t>
          </w:r>
          <w:r w:rsidR="00E115DE">
            <w:rPr>
              <w:rFonts w:ascii="Times New Roman" w:hAnsi="Times New Roman"/>
              <w:sz w:val="24"/>
              <w:szCs w:val="24"/>
            </w:rPr>
            <w:t>[YOUR CHAPTER TITLE]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77C0C21F" w14:textId="00480B84" w:rsidR="000413F9" w:rsidRDefault="000413F9" w:rsidP="000413F9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REFERENCES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38E41859" w14:textId="29431E7B" w:rsidR="0049347B" w:rsidRDefault="0049347B" w:rsidP="0049347B">
          <w:pPr>
            <w:pStyle w:val="TOC2"/>
            <w:ind w:left="0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24"/>
              <w:szCs w:val="24"/>
            </w:rPr>
            <w:t>APPENDIX</w:t>
          </w:r>
          <w:r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 w:rsidR="00BA52C0"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 w:rsidR="00BA52C0">
            <w:rPr>
              <w:rFonts w:ascii="Times New Roman" w:hAnsi="Times New Roman"/>
              <w:sz w:val="24"/>
              <w:szCs w:val="24"/>
            </w:rPr>
            <w:t>&gt;</w:t>
          </w:r>
        </w:p>
        <w:p w14:paraId="2186D631" w14:textId="4084BE76" w:rsidR="0049347B" w:rsidRPr="0049347B" w:rsidRDefault="00BA52C0" w:rsidP="0049347B">
          <w:pPr>
            <w:pStyle w:val="TOC2"/>
            <w:ind w:left="0"/>
          </w:pPr>
          <w:r>
            <w:rPr>
              <w:rFonts w:ascii="Times New Roman" w:hAnsi="Times New Roman"/>
              <w:sz w:val="24"/>
              <w:szCs w:val="24"/>
            </w:rPr>
            <w:t>VITA</w:t>
          </w:r>
          <w:r w:rsidR="0049347B" w:rsidRPr="000413F9">
            <w:rPr>
              <w:rFonts w:ascii="Times New Roman" w:hAnsi="Times New Roman"/>
              <w:sz w:val="24"/>
              <w:szCs w:val="24"/>
            </w:rPr>
            <w:ptab w:relativeTo="margin" w:alignment="right" w:leader="dot"/>
          </w:r>
          <w:r>
            <w:rPr>
              <w:rFonts w:ascii="Times New Roman" w:hAnsi="Times New Roman"/>
              <w:sz w:val="24"/>
              <w:szCs w:val="24"/>
            </w:rPr>
            <w:t>&lt;</w:t>
          </w:r>
          <w:r w:rsidR="00E115DE">
            <w:rPr>
              <w:rFonts w:ascii="Times New Roman" w:hAnsi="Times New Roman"/>
              <w:sz w:val="24"/>
              <w:szCs w:val="24"/>
            </w:rPr>
            <w:t>#</w:t>
          </w:r>
          <w:r>
            <w:rPr>
              <w:rFonts w:ascii="Times New Roman" w:hAnsi="Times New Roman"/>
              <w:sz w:val="24"/>
              <w:szCs w:val="24"/>
            </w:rPr>
            <w:t>&gt;</w:t>
          </w:r>
        </w:p>
        <w:p w14:paraId="4CD3D0B2" w14:textId="77777777" w:rsidR="0049347B" w:rsidRPr="0049347B" w:rsidRDefault="0049347B" w:rsidP="0049347B"/>
        <w:p w14:paraId="74FA0DA9" w14:textId="77777777" w:rsidR="000413F9" w:rsidRPr="000413F9" w:rsidRDefault="000413F9" w:rsidP="000413F9"/>
        <w:p w14:paraId="37EAF3CC" w14:textId="77777777" w:rsidR="000413F9" w:rsidRPr="000413F9" w:rsidRDefault="000413F9" w:rsidP="000413F9"/>
        <w:p w14:paraId="4B97A60F" w14:textId="77777777" w:rsidR="000413F9" w:rsidRPr="000413F9" w:rsidRDefault="00BA52C0" w:rsidP="000413F9"/>
      </w:sdtContent>
    </w:sdt>
    <w:p w14:paraId="13CA7C32" w14:textId="77777777" w:rsidR="00C97A43" w:rsidRPr="000413F9" w:rsidRDefault="00C97A43">
      <w:pPr>
        <w:rPr>
          <w:rFonts w:cs="Times New Roman"/>
          <w:szCs w:val="24"/>
        </w:rPr>
      </w:pPr>
    </w:p>
    <w:sectPr w:rsidR="00C97A43" w:rsidRPr="000413F9" w:rsidSect="00BA52C0"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2C0"/>
    <w:rsid w:val="000413F9"/>
    <w:rsid w:val="0049347B"/>
    <w:rsid w:val="00BA52C0"/>
    <w:rsid w:val="00BE18CC"/>
    <w:rsid w:val="00C97A43"/>
    <w:rsid w:val="00E1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C789F"/>
  <w15:chartTrackingRefBased/>
  <w15:docId w15:val="{36F54F8E-C650-46AF-AA6B-52CCD68ED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3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0413F9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413F9"/>
    <w:pPr>
      <w:spacing w:after="100"/>
      <w:ind w:left="220"/>
    </w:pPr>
    <w:rPr>
      <w:rFonts w:asciiTheme="minorHAnsi" w:eastAsiaTheme="minorEastAsia" w:hAnsiTheme="minorHAnsi" w:cs="Times New Roman"/>
      <w:sz w:val="22"/>
    </w:rPr>
  </w:style>
  <w:style w:type="paragraph" w:styleId="TOC1">
    <w:name w:val="toc 1"/>
    <w:basedOn w:val="Normal"/>
    <w:next w:val="Normal"/>
    <w:autoRedefine/>
    <w:uiPriority w:val="39"/>
    <w:unhideWhenUsed/>
    <w:rsid w:val="000413F9"/>
    <w:pPr>
      <w:spacing w:after="100"/>
    </w:pPr>
    <w:rPr>
      <w:rFonts w:asciiTheme="minorHAnsi" w:eastAsiaTheme="minorEastAsia" w:hAnsiTheme="minorHAnsi" w:cs="Times New Roman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0413F9"/>
    <w:pPr>
      <w:spacing w:after="100"/>
      <w:ind w:left="440"/>
    </w:pPr>
    <w:rPr>
      <w:rFonts w:asciiTheme="minorHAnsi" w:eastAsiaTheme="minorEastAsia" w:hAnsiTheme="minorHAns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r464\AppData\Local\Temp\d6b269f8-7aa3-4708-92dc-c554501fb3f3_thesis_dissertation-template-pack%20(6).zip.3f3\Thesis_Dissertation%20-%20Template%20Pack\G%20-%20Table%20of%20Contents%20Pag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D6DA-ECA3-4E42-AAB9-63672F39C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 - Table of Contents Page Template</Template>
  <TotalTime>8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Helton</dc:creator>
  <cp:keywords/>
  <dc:description/>
  <cp:lastModifiedBy>Kelly Helton</cp:lastModifiedBy>
  <cp:revision>1</cp:revision>
  <dcterms:created xsi:type="dcterms:W3CDTF">2024-01-24T16:33:00Z</dcterms:created>
  <dcterms:modified xsi:type="dcterms:W3CDTF">2024-01-24T16:41:00Z</dcterms:modified>
</cp:coreProperties>
</file>